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6584A" w14:textId="77777777" w:rsidR="00E2543C" w:rsidRDefault="00E2543C" w:rsidP="00E254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KIRKBY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5495E593" w14:textId="77777777" w:rsidR="00E2543C" w:rsidRDefault="00E2543C" w:rsidP="00E254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15951850" w14:textId="77777777" w:rsidR="00E2543C" w:rsidRDefault="00E2543C" w:rsidP="00E254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3D27BB9" w14:textId="77777777" w:rsidR="00E2543C" w:rsidRDefault="00E2543C" w:rsidP="00E254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CE126B3" w14:textId="77777777" w:rsidR="00E2543C" w:rsidRDefault="00E2543C" w:rsidP="00E254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Apr.1407</w:t>
      </w:r>
      <w:r>
        <w:rPr>
          <w:rFonts w:cs="Times New Roman"/>
          <w:color w:val="282B30"/>
          <w:szCs w:val="24"/>
          <w:shd w:val="clear" w:color="auto" w:fill="FFFFFF"/>
        </w:rPr>
        <w:tab/>
        <w:t>He was appointed to serve in the garrison of Montgomery, Wales, under the</w:t>
      </w:r>
    </w:p>
    <w:p w14:paraId="3496673C" w14:textId="77777777" w:rsidR="00E2543C" w:rsidRDefault="00E2543C" w:rsidP="00E254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John Talbot, Earl of Shrewsbury(q.v.).</w:t>
      </w:r>
    </w:p>
    <w:p w14:paraId="09034A35" w14:textId="77777777" w:rsidR="00E2543C" w:rsidRDefault="00E2543C" w:rsidP="00E2543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E101/44/14,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E428BD3" w14:textId="77777777" w:rsidR="00E2543C" w:rsidRDefault="00E2543C" w:rsidP="00E2543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39FAFCD0" w14:textId="77777777" w:rsidR="00E2543C" w:rsidRDefault="00E2543C" w:rsidP="00E254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CC18543" w14:textId="77777777" w:rsidR="00E2543C" w:rsidRDefault="00E2543C" w:rsidP="00E254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722430A" w14:textId="77777777" w:rsidR="00E2543C" w:rsidRDefault="00E2543C" w:rsidP="00E254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January 2023</w:t>
      </w:r>
    </w:p>
    <w:p w14:paraId="5B99B3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9809F" w14:textId="77777777" w:rsidR="00E2543C" w:rsidRDefault="00E2543C" w:rsidP="009139A6">
      <w:r>
        <w:separator/>
      </w:r>
    </w:p>
  </w:endnote>
  <w:endnote w:type="continuationSeparator" w:id="0">
    <w:p w14:paraId="3F84D1A5" w14:textId="77777777" w:rsidR="00E2543C" w:rsidRDefault="00E254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EC8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3F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128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C434" w14:textId="77777777" w:rsidR="00E2543C" w:rsidRDefault="00E2543C" w:rsidP="009139A6">
      <w:r>
        <w:separator/>
      </w:r>
    </w:p>
  </w:footnote>
  <w:footnote w:type="continuationSeparator" w:id="0">
    <w:p w14:paraId="095F2D5B" w14:textId="77777777" w:rsidR="00E2543C" w:rsidRDefault="00E254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4D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7A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FCA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43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543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17A0F"/>
  <w15:chartTrackingRefBased/>
  <w15:docId w15:val="{DFE6B5DE-4AEB-4E4B-B958-C37C4BDEE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2023-01-29T21:07:00Z</dcterms:created>
  <dcterms:modified xsi:type="dcterms:W3CDTF">2023-01-29T21:08:00Z</dcterms:modified>
</cp:coreProperties>
</file>